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45CD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MAT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4DAC8963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F1F727B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77B885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EE8615" w14:textId="77777777" w:rsidR="00CE54C4" w:rsidRDefault="00CE54C4" w:rsidP="00CE54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C9A9D36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8DE254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3095D2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F062F2" w14:textId="77777777" w:rsidR="00CE54C4" w:rsidRDefault="00CE54C4" w:rsidP="00CE5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0A237C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8A73C" w14:textId="77777777" w:rsidR="00CE54C4" w:rsidRDefault="00CE54C4" w:rsidP="009139A6">
      <w:r>
        <w:separator/>
      </w:r>
    </w:p>
  </w:endnote>
  <w:endnote w:type="continuationSeparator" w:id="0">
    <w:p w14:paraId="6538B916" w14:textId="77777777" w:rsidR="00CE54C4" w:rsidRDefault="00CE54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FF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03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73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2E114" w14:textId="77777777" w:rsidR="00CE54C4" w:rsidRDefault="00CE54C4" w:rsidP="009139A6">
      <w:r>
        <w:separator/>
      </w:r>
    </w:p>
  </w:footnote>
  <w:footnote w:type="continuationSeparator" w:id="0">
    <w:p w14:paraId="49A75412" w14:textId="77777777" w:rsidR="00CE54C4" w:rsidRDefault="00CE54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21E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86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45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4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54C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F093D"/>
  <w15:chartTrackingRefBased/>
  <w15:docId w15:val="{8E33443D-5402-440C-9636-66676B7C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54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2022-04-11T11:14:00Z</dcterms:created>
  <dcterms:modified xsi:type="dcterms:W3CDTF">2022-04-11T11:15:00Z</dcterms:modified>
</cp:coreProperties>
</file>